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 Wzór umowy powierzenia przetwarzania danych.docx</dmsv2BaseFileName>
    <dmsv2BaseDisplayName xmlns="http://schemas.microsoft.com/sharepoint/v3">Załącznik nr 6  Wzór umowy powierzenia przetwarzania danych</dmsv2BaseDisplayName>
    <dmsv2SWPP2ObjectNumber xmlns="http://schemas.microsoft.com/sharepoint/v3">POST/DYS/OLD/GZ/00607/2026                        </dmsv2SWPP2ObjectNumber>
    <dmsv2SWPP2SumMD5 xmlns="http://schemas.microsoft.com/sharepoint/v3">8d6ae811a9f7eadd4968ed10aa22b17b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24442258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PR4UJWENCY6Q-469649581-14199</_dlc_DocId>
    <_dlc_DocIdUrl xmlns="a19cb1c7-c5c7-46d4-85ae-d83685407bba">
      <Url>https://swpp2.dms.gkpge.pl/sites/42/_layouts/15/DocIdRedir.aspx?ID=PR4UJWENCY6Q-469649581-14199</Url>
      <Description>PR4UJWENCY6Q-469649581-14199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26DAE887-40BE-4731-9458-982153A265A1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4A05D67-FE23-4767-AC65-C6A9F7862AE5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baaab64e-8a91-4a2c-8a8f-05a2496f63be</vt:lpwstr>
  </property>
</Properties>
</file>